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DDE84" w14:textId="77777777" w:rsidR="00B97100" w:rsidRDefault="00B97100" w:rsidP="00B971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PLOWEMAN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B4E53B4" w14:textId="77777777" w:rsidR="00B97100" w:rsidRDefault="00B97100" w:rsidP="00B971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Poulton, Wiltshire. Husbandman.</w:t>
      </w:r>
    </w:p>
    <w:p w14:paraId="66EE13DA" w14:textId="77777777" w:rsidR="00B97100" w:rsidRDefault="00B97100" w:rsidP="00B97100">
      <w:pPr>
        <w:rPr>
          <w:rFonts w:ascii="Times New Roman" w:hAnsi="Times New Roman" w:cs="Times New Roman"/>
        </w:rPr>
      </w:pPr>
    </w:p>
    <w:p w14:paraId="567C8EE0" w14:textId="77777777" w:rsidR="00B97100" w:rsidRDefault="00B97100" w:rsidP="00B97100">
      <w:pPr>
        <w:rPr>
          <w:rFonts w:ascii="Times New Roman" w:hAnsi="Times New Roman" w:cs="Times New Roman"/>
        </w:rPr>
      </w:pPr>
    </w:p>
    <w:p w14:paraId="03820ACF" w14:textId="77777777" w:rsidR="00B97100" w:rsidRDefault="00B97100" w:rsidP="00B971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Lawrence Rainsford(q.v.) brought a plaint of trespass and taking in his</w:t>
      </w:r>
    </w:p>
    <w:p w14:paraId="2EE55C1A" w14:textId="77777777" w:rsidR="00B97100" w:rsidRDefault="00B97100" w:rsidP="00B971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free chase against him, William </w:t>
      </w:r>
      <w:proofErr w:type="spellStart"/>
      <w:r>
        <w:rPr>
          <w:rFonts w:ascii="Times New Roman" w:hAnsi="Times New Roman" w:cs="Times New Roman"/>
        </w:rPr>
        <w:t>Serne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Barowe</w:t>
      </w:r>
      <w:proofErr w:type="spellEnd"/>
      <w:r>
        <w:rPr>
          <w:rFonts w:ascii="Times New Roman" w:hAnsi="Times New Roman" w:cs="Times New Roman"/>
        </w:rPr>
        <w:t>(q.v.), Richard</w:t>
      </w:r>
    </w:p>
    <w:p w14:paraId="300B0E10" w14:textId="77777777" w:rsidR="00B97100" w:rsidRDefault="00B97100" w:rsidP="00B971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Wroughton(q.v.) and John Shepherd(q.v.),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Poulton, Wiltshire.</w:t>
      </w:r>
    </w:p>
    <w:p w14:paraId="332753A1" w14:textId="77777777" w:rsidR="00B97100" w:rsidRDefault="00B97100" w:rsidP="00B971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6C01CD6" w14:textId="77777777" w:rsidR="00B97100" w:rsidRDefault="00B97100" w:rsidP="00B97100">
      <w:pPr>
        <w:rPr>
          <w:rFonts w:ascii="Times New Roman" w:hAnsi="Times New Roman" w:cs="Times New Roman"/>
        </w:rPr>
      </w:pPr>
    </w:p>
    <w:p w14:paraId="131EECF3" w14:textId="77777777" w:rsidR="00B97100" w:rsidRDefault="00B97100" w:rsidP="00B97100">
      <w:pPr>
        <w:rPr>
          <w:rFonts w:ascii="Times New Roman" w:hAnsi="Times New Roman" w:cs="Times New Roman"/>
        </w:rPr>
      </w:pPr>
    </w:p>
    <w:p w14:paraId="2474EA64" w14:textId="77777777" w:rsidR="00B97100" w:rsidRDefault="00B97100" w:rsidP="00B971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December 2018</w:t>
      </w:r>
    </w:p>
    <w:p w14:paraId="603E4D14" w14:textId="77777777" w:rsidR="006B2F86" w:rsidRPr="00E71FC3" w:rsidRDefault="00B971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E36D9" w14:textId="77777777" w:rsidR="00B97100" w:rsidRDefault="00B97100" w:rsidP="00E71FC3">
      <w:r>
        <w:separator/>
      </w:r>
    </w:p>
  </w:endnote>
  <w:endnote w:type="continuationSeparator" w:id="0">
    <w:p w14:paraId="5AE12734" w14:textId="77777777" w:rsidR="00B97100" w:rsidRDefault="00B971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83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FE6A2" w14:textId="77777777" w:rsidR="00B97100" w:rsidRDefault="00B97100" w:rsidP="00E71FC3">
      <w:r>
        <w:separator/>
      </w:r>
    </w:p>
  </w:footnote>
  <w:footnote w:type="continuationSeparator" w:id="0">
    <w:p w14:paraId="5670C91D" w14:textId="77777777" w:rsidR="00B97100" w:rsidRDefault="00B971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00"/>
    <w:rsid w:val="001A7C09"/>
    <w:rsid w:val="00577BD5"/>
    <w:rsid w:val="00656CBA"/>
    <w:rsid w:val="006A1F77"/>
    <w:rsid w:val="00733BE7"/>
    <w:rsid w:val="00AB52E8"/>
    <w:rsid w:val="00B16D3F"/>
    <w:rsid w:val="00B9710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E3043"/>
  <w15:chartTrackingRefBased/>
  <w15:docId w15:val="{8EDF4E4F-4342-4AFE-A774-C5F294285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710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971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2018-12-11T20:59:00Z</dcterms:created>
  <dcterms:modified xsi:type="dcterms:W3CDTF">2018-12-11T20:59:00Z</dcterms:modified>
</cp:coreProperties>
</file>